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后勤基建处</w:t>
      </w: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2018</w:t>
      </w:r>
      <w:r>
        <w:rPr>
          <w:rFonts w:hint="eastAsia" w:cs="宋体"/>
          <w:b/>
          <w:bCs/>
          <w:sz w:val="32"/>
          <w:szCs w:val="32"/>
        </w:rPr>
        <w:t>年公开选聘硕士研究生业务考核方案</w:t>
      </w:r>
    </w:p>
    <w:p>
      <w:pPr>
        <w:rPr>
          <w:rFonts w:cs="Times New Roman"/>
        </w:rPr>
      </w:pP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一、考核内容及方式</w:t>
      </w:r>
    </w:p>
    <w:p>
      <w:pPr>
        <w:ind w:firstLine="555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（一）土建专业知识（笔试）</w:t>
      </w:r>
    </w:p>
    <w:p>
      <w:pPr>
        <w:ind w:firstLine="555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（二）部门面试考核（自主面试）</w:t>
      </w:r>
    </w:p>
    <w:p>
      <w:pPr>
        <w:ind w:firstLine="555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二、评分标准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每项考核内容采用百分制。土建专业知识占</w:t>
      </w:r>
      <w:r>
        <w:rPr>
          <w:sz w:val="28"/>
          <w:szCs w:val="28"/>
        </w:rPr>
        <w:t>60%</w:t>
      </w:r>
      <w:r>
        <w:rPr>
          <w:rFonts w:hint="eastAsia" w:cs="宋体"/>
          <w:sz w:val="28"/>
          <w:szCs w:val="28"/>
        </w:rPr>
        <w:t>，部门面试考核占</w:t>
      </w:r>
      <w:r>
        <w:rPr>
          <w:sz w:val="28"/>
          <w:szCs w:val="28"/>
        </w:rPr>
        <w:t>40%</w:t>
      </w:r>
      <w:r>
        <w:rPr>
          <w:rFonts w:hint="eastAsia" w:cs="宋体"/>
          <w:sz w:val="28"/>
          <w:szCs w:val="28"/>
        </w:rPr>
        <w:t>。</w:t>
      </w:r>
      <w:r>
        <w:rPr>
          <w:sz w:val="28"/>
          <w:szCs w:val="28"/>
        </w:rPr>
        <w:t xml:space="preserve">                                    </w:t>
      </w:r>
    </w:p>
    <w:p>
      <w:pPr>
        <w:ind w:firstLine="555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>
      <w:pPr>
        <w:ind w:firstLine="555"/>
        <w:jc w:val="right"/>
        <w:rPr>
          <w:rFonts w:cs="Times New Roman"/>
          <w:sz w:val="28"/>
          <w:szCs w:val="28"/>
        </w:rPr>
      </w:pPr>
    </w:p>
    <w:p>
      <w:pPr>
        <w:ind w:firstLine="555"/>
        <w:jc w:val="right"/>
        <w:rPr>
          <w:rFonts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8D0"/>
    <w:rsid w:val="000121CE"/>
    <w:rsid w:val="00057294"/>
    <w:rsid w:val="000D2398"/>
    <w:rsid w:val="0023297D"/>
    <w:rsid w:val="003158D4"/>
    <w:rsid w:val="0053235D"/>
    <w:rsid w:val="00567E9E"/>
    <w:rsid w:val="00585E54"/>
    <w:rsid w:val="00593FE0"/>
    <w:rsid w:val="005A0377"/>
    <w:rsid w:val="00624245"/>
    <w:rsid w:val="006547E5"/>
    <w:rsid w:val="006617DE"/>
    <w:rsid w:val="006A1F97"/>
    <w:rsid w:val="007419A6"/>
    <w:rsid w:val="00761759"/>
    <w:rsid w:val="007C4D00"/>
    <w:rsid w:val="0085037D"/>
    <w:rsid w:val="00875053"/>
    <w:rsid w:val="00A87FF3"/>
    <w:rsid w:val="00A92550"/>
    <w:rsid w:val="00B1033C"/>
    <w:rsid w:val="00B1253D"/>
    <w:rsid w:val="00C778D0"/>
    <w:rsid w:val="00D37FDB"/>
    <w:rsid w:val="00D70F94"/>
    <w:rsid w:val="00E2646A"/>
    <w:rsid w:val="00E50017"/>
    <w:rsid w:val="00EE5D80"/>
    <w:rsid w:val="00F4270F"/>
    <w:rsid w:val="00F615D8"/>
    <w:rsid w:val="00F63A63"/>
    <w:rsid w:val="00F64B34"/>
    <w:rsid w:val="0713288D"/>
    <w:rsid w:val="1FC2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locked/>
    <w:uiPriority w:val="99"/>
    <w:rPr>
      <w:sz w:val="18"/>
      <w:szCs w:val="18"/>
    </w:rPr>
  </w:style>
  <w:style w:type="character" w:customStyle="1" w:styleId="7">
    <w:name w:val="Header Char"/>
    <w:basedOn w:val="4"/>
    <w:link w:val="3"/>
    <w:locked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29</Words>
  <Characters>166</Characters>
  <Lines>0</Lines>
  <Paragraphs>0</Paragraphs>
  <TotalTime>27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2018-05-16T07:59:00Z</dcterms:created>
  <dc:creator>Microsoft</dc:creator>
  <cp:lastModifiedBy>江南小镇</cp:lastModifiedBy>
  <cp:lastPrinted>2018-05-16T07:59:00Z</cp:lastPrinted>
  <dcterms:modified xsi:type="dcterms:W3CDTF">2018-05-24T08:16:03Z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